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A76" w:rsidRPr="00516466" w:rsidRDefault="00352A76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352A76" w:rsidRPr="00516466" w:rsidRDefault="00352A76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352A76" w:rsidRDefault="00352A76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352A76" w:rsidRDefault="00352A76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352A76" w:rsidRPr="00E67781" w:rsidRDefault="00352A76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„ЕВН България Топлофикация” ЕАД</w:t>
      </w:r>
    </w:p>
    <w:p w:rsidR="00352A76" w:rsidRDefault="00352A76" w:rsidP="006F26FC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Пловдив, ул. Хр. Г. Данов 37</w:t>
      </w:r>
    </w:p>
    <w:p w:rsidR="00352A76" w:rsidRDefault="00352A76" w:rsidP="006F26FC">
      <w:pPr>
        <w:ind w:right="240"/>
        <w:jc w:val="both"/>
        <w:rPr>
          <w:rFonts w:ascii="Verdana" w:hAnsi="Verdana"/>
          <w:b/>
          <w:lang w:val="bg-BG"/>
        </w:rPr>
      </w:pPr>
    </w:p>
    <w:p w:rsidR="00352A76" w:rsidRDefault="00352A76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Пловдив</w:t>
      </w:r>
    </w:p>
    <w:p w:rsidR="00352A76" w:rsidRDefault="00352A76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район Западен</w:t>
      </w:r>
    </w:p>
    <w:p w:rsidR="00352A76" w:rsidRPr="00E67781" w:rsidRDefault="00352A76" w:rsidP="006C0EC4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E67781">
        <w:rPr>
          <w:rFonts w:ascii="Verdana" w:hAnsi="Verdana"/>
          <w:b/>
          <w:color w:val="C0C0C0"/>
          <w:lang w:val="ru-RU"/>
        </w:rPr>
        <w:t>БД ИБР гр. Пловдив</w:t>
      </w:r>
    </w:p>
    <w:p w:rsidR="00352A76" w:rsidRDefault="00352A76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352A76" w:rsidRPr="00516466" w:rsidRDefault="00352A76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352A76" w:rsidRPr="008030EF" w:rsidRDefault="00352A76" w:rsidP="008030EF">
      <w:pPr>
        <w:ind w:right="282"/>
        <w:jc w:val="both"/>
        <w:rPr>
          <w:rFonts w:ascii="Verdana" w:hAnsi="Verdana"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</w:t>
      </w:r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ОВОС-37</w:t>
      </w:r>
      <w:r w:rsidRPr="00BF1A7F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20</w:t>
      </w:r>
      <w:r w:rsidRPr="00BF1A7F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01</w:t>
      </w:r>
      <w:r w:rsidRPr="00BF1A7F">
        <w:rPr>
          <w:rFonts w:ascii="Verdana" w:hAnsi="Verdana"/>
          <w:bCs/>
          <w:lang w:val="bg-BG"/>
        </w:rPr>
        <w:t>.201</w:t>
      </w:r>
      <w:r>
        <w:rPr>
          <w:rFonts w:ascii="Verdana" w:hAnsi="Verdana"/>
          <w:bCs/>
          <w:lang w:val="bg-BG"/>
        </w:rPr>
        <w:t>4</w:t>
      </w:r>
      <w:r w:rsidRPr="00BF1A7F">
        <w:rPr>
          <w:rFonts w:ascii="Verdana" w:hAnsi="Verdana"/>
          <w:bCs/>
          <w:lang w:val="bg-BG"/>
        </w:rPr>
        <w:t xml:space="preserve"> г.</w:t>
      </w:r>
      <w:r w:rsidRPr="00BF1A7F">
        <w:rPr>
          <w:rFonts w:ascii="Verdana" w:hAnsi="Verdana"/>
          <w:lang w:val="ru-RU"/>
        </w:rPr>
        <w:t xml:space="preserve">  за инвестиционно предложение</w:t>
      </w:r>
      <w:r w:rsidRPr="00BF1A7F">
        <w:rPr>
          <w:rStyle w:val="BodyTextChar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Pr="006F26FC">
        <w:rPr>
          <w:rFonts w:ascii="Verdana" w:hAnsi="Verdana"/>
          <w:b/>
          <w:lang w:val="bg-BG"/>
        </w:rPr>
        <w:t>„</w:t>
      </w:r>
      <w:r w:rsidRPr="008030EF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зграждане на ново топлопроводно трасе по бул. „Пещерско шосе” в участъка от бул. „Копривщица” по ул. „Явор” до ул. „Вечерница”” </w:t>
      </w:r>
      <w:r>
        <w:rPr>
          <w:rFonts w:ascii="Verdana" w:hAnsi="Verdana"/>
          <w:lang w:val="bg-BG"/>
        </w:rPr>
        <w:t>в гр. Пловдив</w:t>
      </w:r>
      <w:r w:rsidRPr="008030EF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район Западен,</w:t>
      </w:r>
      <w:r w:rsidRPr="008030EF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Пловдив.</w:t>
      </w:r>
    </w:p>
    <w:p w:rsidR="00352A76" w:rsidRDefault="00352A76" w:rsidP="006C0EC4">
      <w:pPr>
        <w:ind w:right="240"/>
        <w:jc w:val="both"/>
        <w:rPr>
          <w:rFonts w:ascii="Verdana" w:hAnsi="Verdana"/>
          <w:bCs/>
          <w:lang w:val="ru-RU"/>
        </w:rPr>
      </w:pPr>
    </w:p>
    <w:p w:rsidR="00352A76" w:rsidRPr="008030EF" w:rsidRDefault="00352A76" w:rsidP="006C0EC4">
      <w:pPr>
        <w:ind w:right="240"/>
        <w:jc w:val="both"/>
        <w:rPr>
          <w:rFonts w:ascii="Verdana" w:hAnsi="Verdana"/>
          <w:bCs/>
          <w:lang w:val="bg-BG"/>
        </w:rPr>
      </w:pPr>
      <w:r w:rsidRPr="008030EF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8030EF">
        <w:rPr>
          <w:rFonts w:ascii="Verdana" w:hAnsi="Verdana"/>
          <w:bCs/>
          <w:lang w:val="bg-BG"/>
        </w:rPr>
        <w:t xml:space="preserve">, </w:t>
      </w:r>
    </w:p>
    <w:p w:rsidR="00352A76" w:rsidRPr="00516466" w:rsidRDefault="00352A7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352A76" w:rsidRPr="00516466" w:rsidRDefault="00352A76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352A76" w:rsidRPr="00516466" w:rsidRDefault="00352A76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52A76" w:rsidRPr="00516466" w:rsidRDefault="00352A76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3, буква </w:t>
      </w:r>
      <w:r>
        <w:rPr>
          <w:rFonts w:ascii="Verdana" w:hAnsi="Verdana"/>
          <w:lang w:val="bg-BG"/>
        </w:rPr>
        <w:t>„б”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352A76" w:rsidRPr="00516466" w:rsidRDefault="00352A76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я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Пловдив и район Западен.</w:t>
      </w:r>
    </w:p>
    <w:p w:rsidR="00352A76" w:rsidRPr="00516466" w:rsidRDefault="00352A76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352A76" w:rsidRPr="00516466" w:rsidRDefault="00352A76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>
        <w:rPr>
          <w:rFonts w:ascii="Verdana" w:hAnsi="Verdana"/>
          <w:lang w:val="bg-BG"/>
        </w:rPr>
        <w:t>).</w:t>
      </w:r>
    </w:p>
    <w:p w:rsidR="00352A76" w:rsidRPr="00516466" w:rsidRDefault="00352A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352A76" w:rsidRPr="00516466" w:rsidRDefault="00352A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352A76" w:rsidRPr="00516466" w:rsidRDefault="00352A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352A76" w:rsidRPr="00516466" w:rsidRDefault="00352A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352A76" w:rsidRPr="00516466" w:rsidRDefault="00352A76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52A76" w:rsidRPr="00BD3E37" w:rsidRDefault="00352A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352A76" w:rsidRPr="00516466" w:rsidRDefault="00352A76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352A76" w:rsidRPr="00516466" w:rsidRDefault="00352A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352A76" w:rsidRPr="00516466" w:rsidRDefault="00352A76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352A76" w:rsidRPr="00516466" w:rsidRDefault="00352A76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352A76" w:rsidRPr="00516466" w:rsidRDefault="00352A7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52A76" w:rsidRPr="00516466" w:rsidRDefault="00352A7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52A76" w:rsidRDefault="00352A76" w:rsidP="00516466">
      <w:pPr>
        <w:ind w:right="566"/>
        <w:jc w:val="both"/>
        <w:rPr>
          <w:rFonts w:ascii="Verdana" w:hAnsi="Verdana"/>
          <w:lang w:val="ru-RU"/>
        </w:rPr>
      </w:pPr>
    </w:p>
    <w:p w:rsidR="00352A76" w:rsidRDefault="00352A76" w:rsidP="00516466">
      <w:pPr>
        <w:ind w:right="566"/>
        <w:jc w:val="both"/>
        <w:rPr>
          <w:rFonts w:ascii="Verdana" w:hAnsi="Verdana"/>
          <w:lang w:val="ru-RU"/>
        </w:rPr>
      </w:pPr>
    </w:p>
    <w:p w:rsidR="00352A76" w:rsidRDefault="00352A76" w:rsidP="00516466">
      <w:pPr>
        <w:ind w:right="566"/>
        <w:jc w:val="both"/>
        <w:rPr>
          <w:rFonts w:ascii="Verdana" w:hAnsi="Verdana"/>
          <w:lang w:val="ru-RU"/>
        </w:rPr>
      </w:pPr>
    </w:p>
    <w:p w:rsidR="00352A76" w:rsidRPr="00516466" w:rsidRDefault="00352A76" w:rsidP="00516466">
      <w:pPr>
        <w:ind w:right="566"/>
        <w:jc w:val="both"/>
        <w:rPr>
          <w:rFonts w:ascii="Verdana" w:hAnsi="Verdana"/>
          <w:lang w:val="ru-RU"/>
        </w:rPr>
      </w:pPr>
    </w:p>
    <w:p w:rsidR="00352A76" w:rsidRPr="00516466" w:rsidRDefault="00352A76" w:rsidP="006C0EC4">
      <w:pPr>
        <w:ind w:right="240"/>
        <w:jc w:val="both"/>
        <w:rPr>
          <w:rFonts w:ascii="Verdana" w:hAnsi="Verdana"/>
          <w:lang w:val="ru-RU"/>
        </w:rPr>
      </w:pPr>
    </w:p>
    <w:p w:rsidR="00352A76" w:rsidRDefault="00352A7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352A76" w:rsidRDefault="00352A76" w:rsidP="001C479F">
      <w:pPr>
        <w:jc w:val="both"/>
        <w:rPr>
          <w:rFonts w:ascii="Verdana" w:hAnsi="Verdana"/>
          <w:b/>
          <w:lang w:val="ru-RU"/>
        </w:rPr>
      </w:pPr>
    </w:p>
    <w:p w:rsidR="00352A76" w:rsidRDefault="00352A76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352A76" w:rsidRDefault="00352A76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352A76" w:rsidRDefault="00352A76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352A76" w:rsidRDefault="00352A76" w:rsidP="00EE597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352A76" w:rsidRPr="00D31B84" w:rsidRDefault="00352A76" w:rsidP="009920E4">
      <w:pPr>
        <w:pStyle w:val="Footer"/>
        <w:tabs>
          <w:tab w:val="left" w:pos="1500"/>
        </w:tabs>
        <w:ind w:left="-540"/>
        <w:jc w:val="both"/>
      </w:pPr>
      <w:r>
        <w:rPr>
          <w:lang w:val="bg-BG"/>
        </w:rPr>
        <w:t xml:space="preserve">        </w:t>
      </w:r>
      <w:bookmarkStart w:id="0" w:name="_GoBack"/>
      <w:bookmarkEnd w:id="0"/>
    </w:p>
    <w:p w:rsidR="00352A76" w:rsidRPr="00D31B84" w:rsidRDefault="00352A76" w:rsidP="00616DC0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</w:t>
      </w:r>
      <w:r w:rsidRPr="00D31B84">
        <w:rPr>
          <w:rFonts w:ascii="Verdana" w:hAnsi="Verdana"/>
          <w:bCs/>
        </w:rPr>
        <w:t xml:space="preserve">Съгласувал:.............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</w:t>
      </w:r>
      <w:r w:rsidRPr="00D31B84">
        <w:rPr>
          <w:rFonts w:ascii="Verdana" w:hAnsi="Verdana"/>
          <w:bCs/>
        </w:rPr>
        <w:t xml:space="preserve"> Изготвили:   ..............</w:t>
      </w:r>
    </w:p>
    <w:p w:rsidR="00352A76" w:rsidRPr="00D31B84" w:rsidRDefault="00352A76" w:rsidP="00616DC0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Д.Димитров, Директор Дирекция ПД </w:t>
      </w:r>
      <w:r>
        <w:rPr>
          <w:rFonts w:ascii="Verdana" w:hAnsi="Verdana"/>
          <w:bCs/>
          <w:lang w:val="ru-RU"/>
        </w:rPr>
        <w:t xml:space="preserve">                    А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Станева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</w:t>
      </w:r>
      <w:r w:rsidRPr="00D31B84">
        <w:rPr>
          <w:rFonts w:ascii="Verdana" w:hAnsi="Verdana"/>
          <w:bCs/>
        </w:rPr>
        <w:t>експерт</w:t>
      </w:r>
    </w:p>
    <w:p w:rsidR="00352A76" w:rsidRPr="00D31B84" w:rsidRDefault="00352A76" w:rsidP="00616DC0">
      <w:pPr>
        <w:pStyle w:val="Footer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 </w:t>
      </w:r>
      <w:r>
        <w:rPr>
          <w:rFonts w:ascii="Verdana" w:hAnsi="Verdana"/>
          <w:bCs/>
        </w:rPr>
        <w:t xml:space="preserve">                                                                                               </w:t>
      </w:r>
      <w:r w:rsidRPr="00D31B84">
        <w:rPr>
          <w:rFonts w:ascii="Verdana" w:hAnsi="Verdana"/>
          <w:bCs/>
        </w:rPr>
        <w:t>.............</w:t>
      </w:r>
    </w:p>
    <w:p w:rsidR="00352A76" w:rsidRPr="00D31B84" w:rsidRDefault="00352A76" w:rsidP="00616DC0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                   Н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Иса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 експерт</w:t>
      </w:r>
    </w:p>
    <w:p w:rsidR="00352A76" w:rsidRPr="007C5D47" w:rsidRDefault="00352A76" w:rsidP="002A753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</w:p>
    <w:sectPr w:rsidR="00352A76" w:rsidRPr="007C5D47" w:rsidSect="00BF1A7F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2A76" w:rsidRDefault="00352A76">
      <w:r>
        <w:separator/>
      </w:r>
    </w:p>
  </w:endnote>
  <w:endnote w:type="continuationSeparator" w:id="0">
    <w:p w:rsidR="00352A76" w:rsidRDefault="00352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A76" w:rsidRDefault="00352A7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next-textbox:#Text Box 1;mso-fit-shape-to-text:t">
            <w:txbxContent>
              <w:p w:rsidR="00352A76" w:rsidRDefault="00352A76" w:rsidP="0022049F">
                <w:pPr>
                  <w:jc w:val="both"/>
                </w:pPr>
                <w:r w:rsidRPr="00341568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52A76" w:rsidRPr="009463AE" w:rsidRDefault="00352A7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52A76" w:rsidRDefault="00352A76" w:rsidP="0022049F">
    <w:pPr>
      <w:pStyle w:val="Footer"/>
      <w:jc w:val="center"/>
      <w:rPr>
        <w:lang w:val="bg-BG"/>
      </w:rPr>
    </w:pPr>
  </w:p>
  <w:p w:rsidR="00352A76" w:rsidRPr="009463AE" w:rsidRDefault="00352A76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A76" w:rsidRDefault="00352A7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next-textbox:#Text Box 5;mso-fit-shape-to-text:t">
            <w:txbxContent>
              <w:p w:rsidR="00352A76" w:rsidRDefault="00352A76" w:rsidP="0022049F">
                <w:pPr>
                  <w:jc w:val="both"/>
                </w:pPr>
                <w:r w:rsidRPr="00341568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352A76" w:rsidRPr="009463AE" w:rsidRDefault="00352A7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52A76" w:rsidRDefault="00352A76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2A76" w:rsidRDefault="00352A76">
      <w:r>
        <w:separator/>
      </w:r>
    </w:p>
  </w:footnote>
  <w:footnote w:type="continuationSeparator" w:id="0">
    <w:p w:rsidR="00352A76" w:rsidRDefault="00352A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A76" w:rsidRPr="005B69F7" w:rsidRDefault="00352A76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352A76" w:rsidRPr="005B69F7" w:rsidRDefault="00352A76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9mm;mso-wrap-distance-right:3.1748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52A76" w:rsidRPr="003106F6" w:rsidRDefault="00352A76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52A76" w:rsidRPr="00ED1377" w:rsidRDefault="00352A76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6ECB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A73CE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0443"/>
    <w:rsid w:val="001E121D"/>
    <w:rsid w:val="001E1D29"/>
    <w:rsid w:val="001E2879"/>
    <w:rsid w:val="001E2CB3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0AA"/>
    <w:rsid w:val="00237946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7600D"/>
    <w:rsid w:val="00280972"/>
    <w:rsid w:val="00281C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35E7"/>
    <w:rsid w:val="00324E6D"/>
    <w:rsid w:val="00337E0F"/>
    <w:rsid w:val="00341568"/>
    <w:rsid w:val="003448CF"/>
    <w:rsid w:val="00346F7F"/>
    <w:rsid w:val="00352A76"/>
    <w:rsid w:val="00355537"/>
    <w:rsid w:val="00357DB5"/>
    <w:rsid w:val="00360A71"/>
    <w:rsid w:val="00364678"/>
    <w:rsid w:val="00364C31"/>
    <w:rsid w:val="00366F76"/>
    <w:rsid w:val="00371948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1A43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045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673C1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2456"/>
    <w:rsid w:val="00503E3B"/>
    <w:rsid w:val="005069E4"/>
    <w:rsid w:val="00512528"/>
    <w:rsid w:val="00513BA5"/>
    <w:rsid w:val="00516466"/>
    <w:rsid w:val="005204BB"/>
    <w:rsid w:val="00523EC7"/>
    <w:rsid w:val="00527C1A"/>
    <w:rsid w:val="00531E84"/>
    <w:rsid w:val="00543628"/>
    <w:rsid w:val="005452D7"/>
    <w:rsid w:val="00546FF4"/>
    <w:rsid w:val="00547E76"/>
    <w:rsid w:val="00553C56"/>
    <w:rsid w:val="00553F40"/>
    <w:rsid w:val="0055537C"/>
    <w:rsid w:val="00555E33"/>
    <w:rsid w:val="00563007"/>
    <w:rsid w:val="00565F47"/>
    <w:rsid w:val="00570D9D"/>
    <w:rsid w:val="00572451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05D70"/>
    <w:rsid w:val="006111D9"/>
    <w:rsid w:val="00616DC0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4FB2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7F6BE0"/>
    <w:rsid w:val="008030EF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943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3E9F"/>
    <w:rsid w:val="00927F28"/>
    <w:rsid w:val="00931139"/>
    <w:rsid w:val="009312B6"/>
    <w:rsid w:val="00935B24"/>
    <w:rsid w:val="00936950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20E4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6685"/>
    <w:rsid w:val="00A06CFC"/>
    <w:rsid w:val="00A1396A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B7C38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4848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BF6B87"/>
    <w:rsid w:val="00C00F33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493"/>
    <w:rsid w:val="00C40A05"/>
    <w:rsid w:val="00C41553"/>
    <w:rsid w:val="00C44E5A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2929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5B62"/>
    <w:rsid w:val="00D76D3A"/>
    <w:rsid w:val="00D77ABA"/>
    <w:rsid w:val="00D82F62"/>
    <w:rsid w:val="00D8478C"/>
    <w:rsid w:val="00D87EDE"/>
    <w:rsid w:val="00D90E42"/>
    <w:rsid w:val="00D92A95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C3C97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67781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8557D"/>
    <w:rsid w:val="00F94B8F"/>
    <w:rsid w:val="00F96D94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Normal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16DC0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00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2</Pages>
  <Words>676</Words>
  <Characters>3857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7</cp:revision>
  <cp:lastPrinted>2014-01-14T11:27:00Z</cp:lastPrinted>
  <dcterms:created xsi:type="dcterms:W3CDTF">2014-01-27T11:14:00Z</dcterms:created>
  <dcterms:modified xsi:type="dcterms:W3CDTF">2014-01-27T11:27:00Z</dcterms:modified>
</cp:coreProperties>
</file>